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72760" w14:textId="77777777" w:rsidR="00765605" w:rsidRDefault="00765605" w:rsidP="007656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FUNDESLEY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2C7E4639" w14:textId="77777777" w:rsidR="00765605" w:rsidRDefault="00765605" w:rsidP="007656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Staffordshire.</w:t>
      </w:r>
    </w:p>
    <w:p w14:paraId="0358C2F7" w14:textId="77777777" w:rsidR="00765605" w:rsidRDefault="00765605" w:rsidP="007656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3C316D" w14:textId="77777777" w:rsidR="00765605" w:rsidRDefault="00765605" w:rsidP="007656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412F8A" w14:textId="77777777" w:rsidR="00765605" w:rsidRDefault="00765605" w:rsidP="00765605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Staffordshire the tax of a </w:t>
      </w:r>
      <w:proofErr w:type="gramStart"/>
      <w:r>
        <w:rPr>
          <w:rFonts w:ascii="Times New Roman" w:hAnsi="Times New Roman" w:cs="Times New Roman"/>
          <w:sz w:val="24"/>
          <w:szCs w:val="24"/>
        </w:rPr>
        <w:t>fifteenth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C98E3C" w14:textId="77777777" w:rsidR="00765605" w:rsidRDefault="00765605" w:rsidP="0076560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 tenth granted to the King at the last Parliament.</w:t>
      </w:r>
    </w:p>
    <w:p w14:paraId="6D626A1D" w14:textId="77777777" w:rsidR="00765605" w:rsidRDefault="00765605" w:rsidP="007656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p.187)</w:t>
      </w:r>
    </w:p>
    <w:p w14:paraId="738DBDF6" w14:textId="77777777" w:rsidR="00765605" w:rsidRDefault="00765605" w:rsidP="007656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BD8812" w14:textId="77777777" w:rsidR="00765605" w:rsidRDefault="00765605" w:rsidP="007656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19DE33" w14:textId="77777777" w:rsidR="00765605" w:rsidRDefault="00765605" w:rsidP="007656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793FE00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4931A" w14:textId="77777777" w:rsidR="00765605" w:rsidRDefault="00765605" w:rsidP="009139A6">
      <w:r>
        <w:separator/>
      </w:r>
    </w:p>
  </w:endnote>
  <w:endnote w:type="continuationSeparator" w:id="0">
    <w:p w14:paraId="6E25F7C3" w14:textId="77777777" w:rsidR="00765605" w:rsidRDefault="007656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DD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6F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01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24B1B" w14:textId="77777777" w:rsidR="00765605" w:rsidRDefault="00765605" w:rsidP="009139A6">
      <w:r>
        <w:separator/>
      </w:r>
    </w:p>
  </w:footnote>
  <w:footnote w:type="continuationSeparator" w:id="0">
    <w:p w14:paraId="2C8BF8AC" w14:textId="77777777" w:rsidR="00765605" w:rsidRDefault="007656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625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173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D83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605"/>
    <w:rsid w:val="000666E0"/>
    <w:rsid w:val="002510B7"/>
    <w:rsid w:val="005C130B"/>
    <w:rsid w:val="0076560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02080"/>
  <w15:chartTrackingRefBased/>
  <w15:docId w15:val="{205BFB21-7882-4242-80E9-E5CB3C64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2021-05-28T17:58:00Z</dcterms:created>
  <dcterms:modified xsi:type="dcterms:W3CDTF">2021-05-28T17:58:00Z</dcterms:modified>
</cp:coreProperties>
</file>